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0488CA2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BA7F07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C1A94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61B152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C062E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9F3A3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894B5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6858B7B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0751E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DD2756" w14:textId="0818D6E2" w:rsidR="000E6CD2" w:rsidRPr="000E6CD2" w:rsidRDefault="00380F9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21-2026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3AFF1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EAD8B6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8E029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070DE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C5D8E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2CA77AB" w14:textId="32AC0297" w:rsidR="000E6CD2" w:rsidRPr="000E6CD2" w:rsidRDefault="00380F9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Erschließung östl. Bereich des Landschaftsparks Viktoria</w:t>
            </w:r>
          </w:p>
        </w:tc>
      </w:tr>
      <w:tr w:rsidR="000E6CD2" w:rsidRPr="000E6CD2" w14:paraId="77D11F9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3FD4B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B486047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B4CD67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38A61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5CCAA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A245CF" w14:textId="5FA54BD0" w:rsidR="000E6CD2" w:rsidRPr="000E6CD2" w:rsidRDefault="00380F9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Garten- und Landschaftsbau</w:t>
            </w:r>
          </w:p>
        </w:tc>
      </w:tr>
    </w:tbl>
    <w:p w14:paraId="60D721D6" w14:textId="77777777" w:rsidR="000E6CD2" w:rsidRDefault="000E6CD2" w:rsidP="000E6CD2">
      <w:pPr>
        <w:rPr>
          <w:rFonts w:cs="Arial"/>
          <w:szCs w:val="20"/>
        </w:rPr>
      </w:pPr>
    </w:p>
    <w:p w14:paraId="3839FF5C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2406467D" w14:textId="77777777" w:rsidR="000E6CD2" w:rsidRDefault="000E6CD2" w:rsidP="000E6CD2"/>
    <w:p w14:paraId="1FCAE9A0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46716C27" w14:textId="77777777" w:rsidR="000E6CD2" w:rsidRPr="000E6CD2" w:rsidRDefault="000E6CD2" w:rsidP="000E6CD2"/>
    <w:p w14:paraId="084EE385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57B2681" w14:textId="77777777" w:rsidR="000E6CD2" w:rsidRDefault="000E6CD2" w:rsidP="000E6CD2"/>
    <w:p w14:paraId="7080FDC0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34A72DF5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9395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D1A4AB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46F14BC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9AD0F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4F801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30B24D09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F4898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4BD18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C64106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422B0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C7AC1A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5B7971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D5954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CDCE8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E56136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668B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BD5AED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64D5749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3275E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E24748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4981DC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E7949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3CFBE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5ABE9536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BB9E8F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577657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6F1A79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DC977B4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3AE0B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188594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6958E68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01EE7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25F5F1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4071A54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91C4C8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36F569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A8AB90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DF1AA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0EE59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7CB6A2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E9465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B662C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EC6081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B4D8B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EA2625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6E328452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82D54" w14:textId="77777777" w:rsidR="003724FA" w:rsidRDefault="003724FA">
      <w:r>
        <w:separator/>
      </w:r>
    </w:p>
  </w:endnote>
  <w:endnote w:type="continuationSeparator" w:id="0">
    <w:p w14:paraId="095DB8F5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402E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0A18F243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79C3D881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955C040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680DB76" wp14:editId="28701AD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9BD4CF7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E3E60EC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A12B47A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FE95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2FAF" w14:textId="77777777" w:rsidR="003724FA" w:rsidRDefault="003724FA">
      <w:r>
        <w:separator/>
      </w:r>
    </w:p>
  </w:footnote>
  <w:footnote w:type="continuationSeparator" w:id="0">
    <w:p w14:paraId="1665BE31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2399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D836F" w14:textId="77777777" w:rsidR="00B63072" w:rsidRDefault="00B63072" w:rsidP="000E6CD2">
    <w:pPr>
      <w:pStyle w:val="Kopfzeile"/>
    </w:pPr>
    <w:r>
      <w:t>235</w:t>
    </w:r>
  </w:p>
  <w:p w14:paraId="4467F6D7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8492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0F92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7F02A66"/>
  <w15:docId w15:val="{4DA101AF-AF41-4132-9EB1-21F150B6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Zunic.86, Milena</cp:lastModifiedBy>
  <cp:revision>6</cp:revision>
  <cp:lastPrinted>2016-02-18T07:36:00Z</cp:lastPrinted>
  <dcterms:created xsi:type="dcterms:W3CDTF">2016-03-07T08:59:00Z</dcterms:created>
  <dcterms:modified xsi:type="dcterms:W3CDTF">2026-06-01T06:56:00Z</dcterms:modified>
</cp:coreProperties>
</file>